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2977"/>
        <w:gridCol w:w="2693"/>
        <w:gridCol w:w="2660"/>
        <w:gridCol w:w="2465"/>
        <w:gridCol w:w="2465"/>
      </w:tblGrid>
      <w:tr w:rsidR="00BC7B70" w:rsidRPr="000802E7" w:rsidTr="00341907">
        <w:trPr>
          <w:trHeight w:val="2257"/>
        </w:trPr>
        <w:tc>
          <w:tcPr>
            <w:tcW w:w="14786" w:type="dxa"/>
            <w:gridSpan w:val="6"/>
          </w:tcPr>
          <w:p w:rsidR="00BC7B70" w:rsidRPr="000802E7" w:rsidRDefault="00BC7B70" w:rsidP="003419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BC7B70" w:rsidRPr="000802E7" w:rsidRDefault="00BC7B70" w:rsidP="003419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заведующая МДОУ</w:t>
            </w:r>
          </w:p>
          <w:p w:rsidR="00BC7B70" w:rsidRPr="000802E7" w:rsidRDefault="00BC7B70" w:rsidP="003419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 №7 «Родничок»</w:t>
            </w:r>
          </w:p>
          <w:p w:rsidR="00BC7B70" w:rsidRPr="000802E7" w:rsidRDefault="00BC7B70" w:rsidP="003419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г. Суоярви</w:t>
            </w:r>
          </w:p>
          <w:p w:rsidR="00BC7B70" w:rsidRPr="000802E7" w:rsidRDefault="00BC7B70" w:rsidP="0034190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Гончарова А.Г._________________</w:t>
            </w:r>
          </w:p>
          <w:p w:rsidR="00BC7B70" w:rsidRDefault="00BC7B70" w:rsidP="0034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Сетка основной  образовательной нагрузки  МДОУ№7  «Родничок»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(корпус по адресу ул. Кайманова, 3а</w:t>
            </w:r>
            <w:r w:rsidRPr="000802E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2E7">
              <w:rPr>
                <w:rFonts w:ascii="Times New Roman" w:hAnsi="Times New Roman"/>
                <w:sz w:val="24"/>
                <w:szCs w:val="24"/>
              </w:rPr>
              <w:t>на 2024-2025 учебный год.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группы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 младшая группа А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 0 Речевое развитие (вхождение в художественную литературу)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9.20 -9.30 Познавательное развитие                            Ознакомление с предметным окружением ,ознакомление с миром природы)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15.20-15.30  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 Физическое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9.20-9.30-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(конструктивная деятельность)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9.00-9.10-речевое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9.20-9.30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 Физическое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9.20-9.30  Художественно – эстетическое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(лепка/аппликация)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9.00-9.10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развитие (сенсорные эталоны и познавательные действия, экспериментирование.)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9.20-9.30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 младшая группа Б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  Познавательное развитие                            Ознакомление с предметным окружением, ознакомление с миром природы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9.20-9.30 Физическое развитие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9.00-9.10-речевое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9.20-9.3 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15.20-15.30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 музыкальная деятельность  )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 Физическое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9.20-9.30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  Речевое развитие (вхождение в художественную литературу)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9.00-9.10 Познавательное развитие (сенсорные эталоны и познавательные действия, экспериментирование.)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9.20-9.30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9.00-9.1 0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 аппликация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9.20-9.30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(конструктивная деятельность)</w:t>
            </w: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2 младшая группа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9.00-9.15  Познавательное развитие                           (Ознакомление с предметным окружением ,ознакомление с миром природы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9.25-9.40 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деятельность)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9.00-9.15 речевое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9.25-9.40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 аппликация)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Физкультура на улице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9.00-9.15 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9.25-9.40 Физическое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9.00-9.15  Речевое развитие (вхождение в художественную литературу)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9.20-9.35    Физическое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9.00-9.15  Познавательное развитие (сенсорные эталоны и познавательные действия, экспериментирование.)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9.25-9.40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Средняя группа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9.00-9.20- Речевое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9.30-9.50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15.10-15.30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Физическое развитие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9.00-9.20 Познавательное  развитие (математические представления)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9.30-9.50-Речевое развитие (подготовка к обучению грамоте)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15.10-15.30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развитие                           ( Ознакомление с предметным окружением ,ознакомление с миром природы)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9.35-10.25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15.10-15.30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Вариативная часть программы.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9.00-9.20- Речевое развитие (вхождение в художественную литературу)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9.30-9.50-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 аппликация)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9.00-9.20-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(конструирование)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9.30- 9.50-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Физкультура на улице.</w:t>
            </w: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Разновозрастная группа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9.00 -9.25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развитие                           ( Ознакомление с предметным окружением, ознакомление с миром природы)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9.35-10.00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9.00-9.25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Речевое развитие (подготовка к обучению грамоте)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9.45-10.10  Физическое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15.45.-16.10-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 аппликация)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9.00-9.25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 развитие (математические представления)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9.35- 10.00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15.45-16.10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9.00-9.25  Речевое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9.45-10.10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Физическое развитие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15.45.-16.10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(конструирование)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9.00-925.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Речевое развитие (вхождение в художественную литературу)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9.35-10.00 Вариативная часть программы.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Физкультура на улице.</w:t>
            </w: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старшая группа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9.00-9.25 Речевое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9.35-10.00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15.45 -16.10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Физическое развитие.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9.00-9.25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 развитие (математические представления)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9.35-10.00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Речевое развитие (вхождение в художественную литературу)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15.45-16.10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9.00-9.25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развитие                           ( Ознакомление с предметным окружением, ознакомление с миром природы)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9.35-10.00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(конструирование)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10.10-10.35   Физическое развитие.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9.00-9.25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Речевое развитие (подготовка к обучению грамоте)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9.35-10.00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 аппликация)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Физкультура на улице</w:t>
            </w: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9.00-9.25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-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 музыкальная деятельность)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9.35- 10.00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Вариативная часть программы.</w:t>
            </w:r>
          </w:p>
        </w:tc>
      </w:tr>
      <w:tr w:rsidR="00BC7B70" w:rsidRPr="000802E7" w:rsidTr="00341907">
        <w:tc>
          <w:tcPr>
            <w:tcW w:w="1526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подготовительная группа</w:t>
            </w:r>
          </w:p>
        </w:tc>
        <w:tc>
          <w:tcPr>
            <w:tcW w:w="2977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Речевое развитие (подготовка к обучению грамоте)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9.40-10.10  Познавательное развитие                           (Ознакомление с предметным окружением, ознакомление с миром природы)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16.15 -16.45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693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9.00-9.30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Познавательное  развитие (математические представления)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10.20-10.50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Физкультура на улице</w:t>
            </w:r>
          </w:p>
        </w:tc>
        <w:tc>
          <w:tcPr>
            <w:tcW w:w="2660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9.00-9.30 Речевое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9.40-10.10 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(рисование)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16.15 -16.45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(музыкальная деятельность.)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9.00-9.30- Познавательное  развитие (математические представления)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9.40-10.10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(лепка/ аппликация)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10.20-10.50 Физическое развитие.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9.00-9.30- Художественно – эстетическое развитие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>(конструирование)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9.40-10.10 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Речевое развитие (вхождение в художественную литературу)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02E7">
              <w:rPr>
                <w:rFonts w:ascii="Times New Roman" w:hAnsi="Times New Roman"/>
                <w:sz w:val="24"/>
                <w:szCs w:val="24"/>
              </w:rPr>
              <w:t xml:space="preserve"> 16.15-16.45 Вариативная часть программы</w:t>
            </w:r>
          </w:p>
          <w:p w:rsidR="00BC7B70" w:rsidRPr="000802E7" w:rsidRDefault="00BC7B70" w:rsidP="0034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7B70" w:rsidRPr="000802E7" w:rsidRDefault="00BC7B70">
      <w:pPr>
        <w:rPr>
          <w:rFonts w:ascii="Times New Roman" w:hAnsi="Times New Roman"/>
          <w:sz w:val="24"/>
          <w:szCs w:val="24"/>
        </w:rPr>
      </w:pPr>
      <w:r w:rsidRPr="000802E7">
        <w:rPr>
          <w:rFonts w:ascii="Times New Roman" w:hAnsi="Times New Roman"/>
          <w:sz w:val="24"/>
          <w:szCs w:val="24"/>
        </w:rPr>
        <w:t xml:space="preserve"> </w:t>
      </w:r>
    </w:p>
    <w:p w:rsidR="00BC7B70" w:rsidRPr="000802E7" w:rsidRDefault="00BC7B70">
      <w:pPr>
        <w:rPr>
          <w:rFonts w:ascii="Times New Roman" w:hAnsi="Times New Roman"/>
          <w:sz w:val="24"/>
          <w:szCs w:val="24"/>
        </w:rPr>
      </w:pPr>
    </w:p>
    <w:p w:rsidR="00BC7B70" w:rsidRPr="000802E7" w:rsidRDefault="00BC7B70" w:rsidP="00ED2EC9">
      <w:pPr>
        <w:jc w:val="right"/>
        <w:rPr>
          <w:rFonts w:ascii="Times New Roman" w:hAnsi="Times New Roman"/>
          <w:sz w:val="24"/>
          <w:szCs w:val="24"/>
        </w:rPr>
      </w:pPr>
      <w:r w:rsidRPr="000802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C7B70" w:rsidRPr="000802E7" w:rsidRDefault="00BC7B70">
      <w:pPr>
        <w:rPr>
          <w:rFonts w:ascii="Times New Roman" w:hAnsi="Times New Roman"/>
          <w:sz w:val="24"/>
          <w:szCs w:val="24"/>
        </w:rPr>
      </w:pPr>
    </w:p>
    <w:p w:rsidR="00BC7B70" w:rsidRPr="000802E7" w:rsidRDefault="00BC7B70">
      <w:pPr>
        <w:rPr>
          <w:rFonts w:ascii="Times New Roman" w:hAnsi="Times New Roman"/>
          <w:sz w:val="24"/>
          <w:szCs w:val="24"/>
        </w:rPr>
      </w:pPr>
    </w:p>
    <w:p w:rsidR="00BC7B70" w:rsidRPr="006153F4" w:rsidRDefault="00BC7B70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sectPr w:rsidR="00BC7B70" w:rsidRPr="006153F4" w:rsidSect="008C3B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794" w:bottom="510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B70" w:rsidRDefault="00BC7B70" w:rsidP="002F1798">
      <w:pPr>
        <w:spacing w:after="0" w:line="240" w:lineRule="auto"/>
      </w:pPr>
      <w:r>
        <w:separator/>
      </w:r>
    </w:p>
  </w:endnote>
  <w:endnote w:type="continuationSeparator" w:id="0">
    <w:p w:rsidR="00BC7B70" w:rsidRDefault="00BC7B70" w:rsidP="002F1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70" w:rsidRDefault="00BC7B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70" w:rsidRDefault="00BC7B7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70" w:rsidRDefault="00BC7B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B70" w:rsidRDefault="00BC7B70" w:rsidP="002F1798">
      <w:pPr>
        <w:spacing w:after="0" w:line="240" w:lineRule="auto"/>
      </w:pPr>
      <w:r>
        <w:separator/>
      </w:r>
    </w:p>
  </w:footnote>
  <w:footnote w:type="continuationSeparator" w:id="0">
    <w:p w:rsidR="00BC7B70" w:rsidRDefault="00BC7B70" w:rsidP="002F1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70" w:rsidRDefault="00BC7B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70" w:rsidRDefault="00BC7B70">
    <w:pPr>
      <w:pStyle w:val="Header"/>
    </w:pPr>
  </w:p>
  <w:p w:rsidR="00BC7B70" w:rsidRDefault="00BC7B70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B70" w:rsidRDefault="00BC7B7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8E5"/>
    <w:rsid w:val="00032262"/>
    <w:rsid w:val="000802E7"/>
    <w:rsid w:val="000A3FDB"/>
    <w:rsid w:val="000B58C0"/>
    <w:rsid w:val="000F1087"/>
    <w:rsid w:val="000F5C5B"/>
    <w:rsid w:val="000F60BC"/>
    <w:rsid w:val="00105106"/>
    <w:rsid w:val="00155B31"/>
    <w:rsid w:val="00167616"/>
    <w:rsid w:val="0017610F"/>
    <w:rsid w:val="001B4788"/>
    <w:rsid w:val="001D3570"/>
    <w:rsid w:val="00211FCC"/>
    <w:rsid w:val="00222275"/>
    <w:rsid w:val="002F1798"/>
    <w:rsid w:val="00341907"/>
    <w:rsid w:val="00374940"/>
    <w:rsid w:val="003F754A"/>
    <w:rsid w:val="004213D8"/>
    <w:rsid w:val="00446847"/>
    <w:rsid w:val="005805D5"/>
    <w:rsid w:val="00596A2F"/>
    <w:rsid w:val="005D792C"/>
    <w:rsid w:val="006153F4"/>
    <w:rsid w:val="00677DC5"/>
    <w:rsid w:val="006801FB"/>
    <w:rsid w:val="00756896"/>
    <w:rsid w:val="007D416C"/>
    <w:rsid w:val="007F58E5"/>
    <w:rsid w:val="00831181"/>
    <w:rsid w:val="008771DC"/>
    <w:rsid w:val="00882B52"/>
    <w:rsid w:val="008C3B4B"/>
    <w:rsid w:val="008D57B8"/>
    <w:rsid w:val="00924430"/>
    <w:rsid w:val="0099149D"/>
    <w:rsid w:val="009A4666"/>
    <w:rsid w:val="009B7AC1"/>
    <w:rsid w:val="009D2898"/>
    <w:rsid w:val="009D5993"/>
    <w:rsid w:val="00B35126"/>
    <w:rsid w:val="00B44A20"/>
    <w:rsid w:val="00BA71D3"/>
    <w:rsid w:val="00BC7B70"/>
    <w:rsid w:val="00C24C0A"/>
    <w:rsid w:val="00C31F4D"/>
    <w:rsid w:val="00ED05EB"/>
    <w:rsid w:val="00ED2EC9"/>
    <w:rsid w:val="00EE4BDD"/>
    <w:rsid w:val="00EF0AEF"/>
    <w:rsid w:val="00FF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58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2F1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17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F1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17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516</TotalTime>
  <Pages>4</Pages>
  <Words>938</Words>
  <Characters>5353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12</cp:revision>
  <cp:lastPrinted>2024-09-20T08:54:00Z</cp:lastPrinted>
  <dcterms:created xsi:type="dcterms:W3CDTF">2024-09-19T07:08:00Z</dcterms:created>
  <dcterms:modified xsi:type="dcterms:W3CDTF">2024-10-22T07:38:00Z</dcterms:modified>
</cp:coreProperties>
</file>